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FD6646" w:rsidRDefault="004249E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322395" w:history="1">
        <w:r w:rsidR="00FD6646" w:rsidRPr="00E90EA3">
          <w:rPr>
            <w:rStyle w:val="aa"/>
          </w:rPr>
          <w:t>HH3C-LswMix-MIB</w:t>
        </w:r>
        <w:r w:rsidR="00FD6646">
          <w:rPr>
            <w:webHidden/>
          </w:rPr>
          <w:tab/>
        </w:r>
        <w:r w:rsidR="00FD6646">
          <w:rPr>
            <w:webHidden/>
          </w:rPr>
          <w:fldChar w:fldCharType="begin"/>
        </w:r>
        <w:r w:rsidR="00FD6646">
          <w:rPr>
            <w:webHidden/>
          </w:rPr>
          <w:instrText xml:space="preserve"> PAGEREF _Toc399322395 \h </w:instrText>
        </w:r>
        <w:r w:rsidR="00FD6646">
          <w:rPr>
            <w:webHidden/>
          </w:rPr>
        </w:r>
        <w:r w:rsidR="00FD6646">
          <w:rPr>
            <w:webHidden/>
          </w:rPr>
          <w:fldChar w:fldCharType="separate"/>
        </w:r>
        <w:r w:rsidR="00FD6646">
          <w:rPr>
            <w:webHidden/>
          </w:rPr>
          <w:t>2</w:t>
        </w:r>
        <w:r w:rsidR="00FD6646">
          <w:rPr>
            <w:webHidden/>
          </w:rPr>
          <w:fldChar w:fldCharType="end"/>
        </w:r>
      </w:hyperlink>
    </w:p>
    <w:p w:rsidR="00FD6646" w:rsidRDefault="00A119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396" w:history="1">
        <w:r w:rsidR="00FD6646" w:rsidRPr="00E90EA3">
          <w:rPr>
            <w:rStyle w:val="aa"/>
            <w:rFonts w:ascii="Helvetica" w:hAnsi="Helvetica" w:cs="Helvetica"/>
          </w:rPr>
          <w:t>Scalar objects of hh3cLswMix group</w:t>
        </w:r>
        <w:r w:rsidR="00FD6646">
          <w:rPr>
            <w:webHidden/>
          </w:rPr>
          <w:tab/>
        </w:r>
        <w:r w:rsidR="00FD6646">
          <w:rPr>
            <w:webHidden/>
          </w:rPr>
          <w:fldChar w:fldCharType="begin"/>
        </w:r>
        <w:r w:rsidR="00FD6646">
          <w:rPr>
            <w:webHidden/>
          </w:rPr>
          <w:instrText xml:space="preserve"> PAGEREF _Toc399322396 \h </w:instrText>
        </w:r>
        <w:r w:rsidR="00FD6646">
          <w:rPr>
            <w:webHidden/>
          </w:rPr>
        </w:r>
        <w:r w:rsidR="00FD6646">
          <w:rPr>
            <w:webHidden/>
          </w:rPr>
          <w:fldChar w:fldCharType="separate"/>
        </w:r>
        <w:r w:rsidR="00FD6646">
          <w:rPr>
            <w:webHidden/>
          </w:rPr>
          <w:t>2</w:t>
        </w:r>
        <w:r w:rsidR="00FD6646">
          <w:rPr>
            <w:webHidden/>
          </w:rPr>
          <w:fldChar w:fldCharType="end"/>
        </w:r>
      </w:hyperlink>
    </w:p>
    <w:p w:rsidR="00FD6646" w:rsidRDefault="00A11935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322397" w:history="1">
        <w:r w:rsidR="00FD6646" w:rsidRPr="00E90EA3">
          <w:rPr>
            <w:rStyle w:val="aa"/>
            <w:rFonts w:ascii="Helvetica" w:hAnsi="Helvetica" w:cs="Helvetica"/>
          </w:rPr>
          <w:t>hh3cLswXSlotTable</w:t>
        </w:r>
        <w:r w:rsidR="00FD6646">
          <w:rPr>
            <w:webHidden/>
          </w:rPr>
          <w:tab/>
        </w:r>
        <w:r w:rsidR="00FD6646">
          <w:rPr>
            <w:webHidden/>
          </w:rPr>
          <w:fldChar w:fldCharType="begin"/>
        </w:r>
        <w:r w:rsidR="00FD6646">
          <w:rPr>
            <w:webHidden/>
          </w:rPr>
          <w:instrText xml:space="preserve"> PAGEREF _Toc399322397 \h </w:instrText>
        </w:r>
        <w:r w:rsidR="00FD6646">
          <w:rPr>
            <w:webHidden/>
          </w:rPr>
        </w:r>
        <w:r w:rsidR="00FD6646">
          <w:rPr>
            <w:webHidden/>
          </w:rPr>
          <w:fldChar w:fldCharType="separate"/>
        </w:r>
        <w:r w:rsidR="00FD6646">
          <w:rPr>
            <w:webHidden/>
          </w:rPr>
          <w:t>2</w:t>
        </w:r>
        <w:r w:rsidR="00FD6646">
          <w:rPr>
            <w:webHidden/>
          </w:rPr>
          <w:fldChar w:fldCharType="end"/>
        </w:r>
      </w:hyperlink>
    </w:p>
    <w:p w:rsidR="00123282" w:rsidRDefault="004249E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FD6646" w:rsidRPr="00FD6646" w:rsidRDefault="00FD6646" w:rsidP="00FD6646">
      <w:pPr>
        <w:pStyle w:val="1"/>
      </w:pPr>
      <w:bookmarkStart w:id="0" w:name="_Toc311190936"/>
      <w:bookmarkStart w:id="1" w:name="_Toc316891289"/>
      <w:bookmarkStart w:id="2" w:name="_Toc397421126"/>
      <w:bookmarkStart w:id="3" w:name="_Toc399322395"/>
      <w:r w:rsidRPr="00FD6646">
        <w:lastRenderedPageBreak/>
        <w:t>HH3C-LswMix-MIB</w:t>
      </w:r>
      <w:bookmarkEnd w:id="0"/>
      <w:bookmarkEnd w:id="1"/>
      <w:bookmarkEnd w:id="2"/>
      <w:bookmarkEnd w:id="3"/>
    </w:p>
    <w:p w:rsidR="00FD6646" w:rsidRPr="00D92B25" w:rsidRDefault="00FD6646" w:rsidP="00FD664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16891290"/>
      <w:bookmarkStart w:id="5" w:name="_Toc397421127"/>
      <w:bookmarkStart w:id="6" w:name="_Toc399322396"/>
      <w:bookmarkStart w:id="7" w:name="_Toc311190937"/>
      <w:r w:rsidRPr="00D92B25">
        <w:rPr>
          <w:rFonts w:ascii="Helvetica" w:hAnsi="Helvetica" w:cs="Helvetica"/>
        </w:rPr>
        <w:t>Scalar objects of hh3cLswMix group</w:t>
      </w:r>
      <w:bookmarkEnd w:id="4"/>
      <w:bookmarkEnd w:id="5"/>
      <w:bookmarkEnd w:id="6"/>
    </w:p>
    <w:p w:rsidR="00FD6646" w:rsidRPr="00D92B25" w:rsidRDefault="00FD6646" w:rsidP="00890B57">
      <w:r w:rsidRPr="00D92B25">
        <w:t>OID of this table is: 1.3.6.1.4.1.25506.8.35.17</w:t>
      </w:r>
      <w:bookmarkStart w:id="8" w:name="_GoBack"/>
      <w:bookmarkEnd w:id="8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6646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FD6646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hh3cLswLastSwitchDate (1.3.6.1.4.1.25506.8.35.17.1)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D6646" w:rsidRPr="00D92B25" w:rsidTr="0091260D">
        <w:tc>
          <w:tcPr>
            <w:tcW w:w="3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hh3cLswLastSwitchTime (1.3.6.1.4.1.25506.8.35.17.2) </w:t>
            </w:r>
          </w:p>
        </w:tc>
        <w:tc>
          <w:tcPr>
            <w:tcW w:w="144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D6646" w:rsidRPr="00D92B25" w:rsidTr="0091260D">
        <w:tc>
          <w:tcPr>
            <w:tcW w:w="3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hh3cLswMpuSwitchsNum (1.3.6.1.4.1.25506.8.35.17.3) </w:t>
            </w:r>
          </w:p>
        </w:tc>
        <w:tc>
          <w:tcPr>
            <w:tcW w:w="144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  <w:tr w:rsidR="00FD6646" w:rsidRPr="00D92B25" w:rsidTr="0091260D">
        <w:tc>
          <w:tcPr>
            <w:tcW w:w="3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hh3cLswMpuSwitch (1.3.6.1.4.1.25506.8.35.17.4) </w:t>
            </w:r>
          </w:p>
        </w:tc>
        <w:tc>
          <w:tcPr>
            <w:tcW w:w="144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FD6646" w:rsidRPr="0002274B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A56C3">
              <w:rPr>
                <w:rFonts w:ascii="Helvetica" w:hAnsi="Helvetica" w:cs="Helvetica"/>
              </w:rPr>
              <w:t>Only support write operation</w:t>
            </w:r>
            <w:r w:rsidRPr="00CA56C3">
              <w:rPr>
                <w:rFonts w:ascii="Helvetica" w:hAnsi="Helvetica" w:cs="Helvetica" w:hint="eastAsia"/>
              </w:rPr>
              <w:t>.</w:t>
            </w:r>
          </w:p>
        </w:tc>
      </w:tr>
    </w:tbl>
    <w:p w:rsidR="00FD6646" w:rsidRPr="00D92B25" w:rsidRDefault="00FD6646" w:rsidP="00FD6646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11190938"/>
      <w:bookmarkStart w:id="10" w:name="_Toc316891291"/>
      <w:bookmarkStart w:id="11" w:name="_Toc397421128"/>
      <w:bookmarkStart w:id="12" w:name="_Toc399322397"/>
      <w:r w:rsidRPr="00D92B25">
        <w:rPr>
          <w:rFonts w:ascii="Helvetica" w:hAnsi="Helvetica" w:cs="Helvetica"/>
        </w:rPr>
        <w:t>hh3cLswXSlotTable</w:t>
      </w:r>
      <w:bookmarkEnd w:id="9"/>
      <w:bookmarkEnd w:id="10"/>
      <w:bookmarkEnd w:id="11"/>
      <w:bookmarkEnd w:id="12"/>
    </w:p>
    <w:bookmarkEnd w:id="7"/>
    <w:p w:rsidR="00FD6646" w:rsidRPr="00D92B25" w:rsidRDefault="00FD6646" w:rsidP="00FD6646">
      <w:r w:rsidRPr="00D92B25">
        <w:t>OID of this table is: 1.3.6.1.4.1.25506.8.35.17.5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FD6646" w:rsidRPr="00D92B25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Head"/>
              <w:rPr>
                <w:rFonts w:cs="Helvetica"/>
                <w:color w:val="auto"/>
              </w:rPr>
            </w:pPr>
            <w:r w:rsidRPr="00D92B25">
              <w:rPr>
                <w:rFonts w:cs="Helvetica"/>
                <w:color w:val="auto"/>
              </w:rPr>
              <w:t>Description</w:t>
            </w:r>
          </w:p>
        </w:tc>
      </w:tr>
      <w:tr w:rsidR="00FD6646" w:rsidRPr="00D92B25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 xml:space="preserve">hh3cLswMainCardBoardStatus (1.3.6.1.4.1.25506.8.35.17.5.1.1)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FD6646" w:rsidRPr="00D92B25" w:rsidRDefault="00FD6646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92B25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1935" w:rsidRDefault="00A11935">
      <w:r>
        <w:separator/>
      </w:r>
    </w:p>
  </w:endnote>
  <w:endnote w:type="continuationSeparator" w:id="0">
    <w:p w:rsidR="00A11935" w:rsidRDefault="00A11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249E6">
      <w:fldChar w:fldCharType="begin"/>
    </w:r>
    <w:r>
      <w:instrText>PAGE</w:instrText>
    </w:r>
    <w:r w:rsidR="004249E6">
      <w:fldChar w:fldCharType="separate"/>
    </w:r>
    <w:r w:rsidR="00890B57">
      <w:rPr>
        <w:noProof/>
      </w:rPr>
      <w:t>2</w:t>
    </w:r>
    <w:r w:rsidR="004249E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A11935">
      <w:fldChar w:fldCharType="begin"/>
    </w:r>
    <w:r w:rsidR="00A11935">
      <w:instrText xml:space="preserve"> NUMPAGES  \* Arabic  \* MERGEFORMAT </w:instrText>
    </w:r>
    <w:r w:rsidR="00A11935">
      <w:fldChar w:fldCharType="separate"/>
    </w:r>
    <w:r w:rsidR="00890B57">
      <w:rPr>
        <w:noProof/>
      </w:rPr>
      <w:t>2</w:t>
    </w:r>
    <w:r w:rsidR="00A11935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1935" w:rsidRDefault="00A11935">
      <w:r>
        <w:separator/>
      </w:r>
    </w:p>
  </w:footnote>
  <w:footnote w:type="continuationSeparator" w:id="0">
    <w:p w:rsidR="00A11935" w:rsidRDefault="00A11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FD6646" w:rsidRPr="00FD6646">
      <w:t xml:space="preserve"> HH3C-LswMix-MIB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249E6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0B5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1935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079F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6646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FD6646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FD6646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FD6646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FD664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FD6646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FD6646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FD6646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8CF03-667C-440B-B321-DB017E2E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2</Pages>
  <Words>142</Words>
  <Characters>815</Characters>
  <Application>Microsoft Office Word</Application>
  <DocSecurity>0</DocSecurity>
  <Lines>6</Lines>
  <Paragraphs>1</Paragraphs>
  <ScaleCrop>false</ScaleCrop>
  <Company/>
  <LinksUpToDate>false</LinksUpToDate>
  <CharactersWithSpaces>956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lijuan 09119</cp:lastModifiedBy>
  <cp:revision>21</cp:revision>
  <cp:lastPrinted>2010-05-04T10:01:00Z</cp:lastPrinted>
  <dcterms:created xsi:type="dcterms:W3CDTF">2014-07-11T01:33:00Z</dcterms:created>
  <dcterms:modified xsi:type="dcterms:W3CDTF">2014-09-25T03:50:00Z</dcterms:modified>
</cp:coreProperties>
</file>